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93F145" w14:textId="62DF8322" w:rsidR="00BA00AB" w:rsidRDefault="006910BF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CRANNESLEY</w:t>
      </w:r>
      <w:r>
        <w:rPr>
          <w:rFonts w:cs="Times New Roman"/>
          <w:szCs w:val="24"/>
        </w:rPr>
        <w:t xml:space="preserve">     (</w:t>
      </w:r>
      <w:r w:rsidR="00574568">
        <w:rPr>
          <w:rFonts w:cs="Times New Roman"/>
          <w:szCs w:val="24"/>
        </w:rPr>
        <w:t>d.ca</w:t>
      </w:r>
      <w:r>
        <w:rPr>
          <w:rFonts w:cs="Times New Roman"/>
          <w:szCs w:val="24"/>
        </w:rPr>
        <w:t>.1443)</w:t>
      </w:r>
    </w:p>
    <w:p w14:paraId="617189E4" w14:textId="77777777" w:rsidR="006910BF" w:rsidRDefault="006910BF" w:rsidP="009139A6">
      <w:pPr>
        <w:pStyle w:val="NoSpacing"/>
        <w:rPr>
          <w:rFonts w:cs="Times New Roman"/>
          <w:szCs w:val="24"/>
        </w:rPr>
      </w:pPr>
    </w:p>
    <w:p w14:paraId="0583441A" w14:textId="77777777" w:rsidR="006910BF" w:rsidRDefault="006910BF" w:rsidP="009139A6">
      <w:pPr>
        <w:pStyle w:val="NoSpacing"/>
        <w:rPr>
          <w:rFonts w:cs="Times New Roman"/>
          <w:szCs w:val="24"/>
        </w:rPr>
      </w:pPr>
    </w:p>
    <w:p w14:paraId="5F59936C" w14:textId="1B816164" w:rsidR="006910BF" w:rsidRDefault="006910BF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16 Nov.1443</w:t>
      </w:r>
      <w:r>
        <w:rPr>
          <w:rFonts w:cs="Times New Roman"/>
          <w:szCs w:val="24"/>
        </w:rPr>
        <w:tab/>
        <w:t>Writ of diem clausit extremum to the Escheator of Northamptonshire.</w:t>
      </w:r>
    </w:p>
    <w:p w14:paraId="0F464B67" w14:textId="02A18E71" w:rsidR="006910BF" w:rsidRDefault="006910BF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(C.F.R. 1437-45 p.274)</w:t>
      </w:r>
    </w:p>
    <w:p w14:paraId="250F542A" w14:textId="77777777" w:rsidR="006910BF" w:rsidRDefault="006910BF" w:rsidP="009139A6">
      <w:pPr>
        <w:pStyle w:val="NoSpacing"/>
        <w:rPr>
          <w:rFonts w:cs="Times New Roman"/>
          <w:szCs w:val="24"/>
        </w:rPr>
      </w:pPr>
    </w:p>
    <w:p w14:paraId="5DA10483" w14:textId="77777777" w:rsidR="006910BF" w:rsidRDefault="006910BF" w:rsidP="009139A6">
      <w:pPr>
        <w:pStyle w:val="NoSpacing"/>
        <w:rPr>
          <w:rFonts w:cs="Times New Roman"/>
          <w:szCs w:val="24"/>
        </w:rPr>
      </w:pPr>
    </w:p>
    <w:p w14:paraId="2A12E389" w14:textId="3683445B" w:rsidR="006910BF" w:rsidRPr="006910BF" w:rsidRDefault="006910BF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15 August 2023</w:t>
      </w:r>
    </w:p>
    <w:sectPr w:rsidR="006910BF" w:rsidRPr="006910B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D10E68" w14:textId="77777777" w:rsidR="006910BF" w:rsidRDefault="006910BF" w:rsidP="009139A6">
      <w:r>
        <w:separator/>
      </w:r>
    </w:p>
  </w:endnote>
  <w:endnote w:type="continuationSeparator" w:id="0">
    <w:p w14:paraId="255B34AE" w14:textId="77777777" w:rsidR="006910BF" w:rsidRDefault="006910B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7C816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7C7365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</w:t>
    </w:r>
    <w:proofErr w:type="gramStart"/>
    <w:r w:rsidRPr="009139A6">
      <w:rPr>
        <w:rFonts w:cs="Times New Roman"/>
      </w:rPr>
      <w:t>S.Rogers</w:t>
    </w:r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73004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9BB97C" w14:textId="77777777" w:rsidR="006910BF" w:rsidRDefault="006910BF" w:rsidP="009139A6">
      <w:r>
        <w:separator/>
      </w:r>
    </w:p>
  </w:footnote>
  <w:footnote w:type="continuationSeparator" w:id="0">
    <w:p w14:paraId="7F2E887A" w14:textId="77777777" w:rsidR="006910BF" w:rsidRDefault="006910B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18D4A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C6A3C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7C282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10BF"/>
    <w:rsid w:val="000666E0"/>
    <w:rsid w:val="002510B7"/>
    <w:rsid w:val="00574568"/>
    <w:rsid w:val="005C130B"/>
    <w:rsid w:val="006910BF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EE2531"/>
  <w15:chartTrackingRefBased/>
  <w15:docId w15:val="{F85C1AA8-7439-4C9E-B1EE-6532886DAE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23</Words>
  <Characters>133</Characters>
  <Application>Microsoft Office Word</Application>
  <DocSecurity>0</DocSecurity>
  <Lines>1</Lines>
  <Paragraphs>1</Paragraphs>
  <ScaleCrop>false</ScaleCrop>
  <Company/>
  <LinksUpToDate>false</LinksUpToDate>
  <CharactersWithSpaces>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2023-08-15T11:52:00Z</dcterms:created>
  <dcterms:modified xsi:type="dcterms:W3CDTF">2023-08-15T11:54:00Z</dcterms:modified>
</cp:coreProperties>
</file>